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5B8A" w:rsidRDefault="009015CC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PHILLIP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fl.1455-60)</w:t>
      </w:r>
    </w:p>
    <w:p w:rsidR="009015CC" w:rsidRDefault="009015CC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Cambridge University.</w:t>
      </w:r>
    </w:p>
    <w:p w:rsidR="009015CC" w:rsidRDefault="009015CC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015CC" w:rsidRDefault="009015CC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015CC" w:rsidRDefault="009015CC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ca.</w:t>
      </w:r>
      <w:r>
        <w:rPr>
          <w:rFonts w:ascii="Times New Roman" w:hAnsi="Times New Roman" w:cs="Times New Roman"/>
          <w:sz w:val="24"/>
          <w:szCs w:val="24"/>
        </w:rPr>
        <w:tab/>
        <w:t>1455</w:t>
      </w:r>
      <w:r>
        <w:rPr>
          <w:rFonts w:ascii="Times New Roman" w:hAnsi="Times New Roman" w:cs="Times New Roman"/>
          <w:sz w:val="24"/>
          <w:szCs w:val="24"/>
        </w:rPr>
        <w:tab/>
        <w:t>B.A.   (Alumni Cantab. vol.1 part 3 p.357)</w:t>
      </w:r>
    </w:p>
    <w:p w:rsidR="009015CC" w:rsidRDefault="009015CC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 Mar.1456</w:t>
      </w:r>
      <w:r>
        <w:rPr>
          <w:rFonts w:ascii="Times New Roman" w:hAnsi="Times New Roman" w:cs="Times New Roman"/>
          <w:sz w:val="24"/>
          <w:szCs w:val="24"/>
        </w:rPr>
        <w:tab/>
        <w:t xml:space="preserve">He had letters </w:t>
      </w:r>
      <w:proofErr w:type="spellStart"/>
      <w:r>
        <w:rPr>
          <w:rFonts w:ascii="Times New Roman" w:hAnsi="Times New Roman" w:cs="Times New Roman"/>
          <w:sz w:val="24"/>
          <w:szCs w:val="24"/>
        </w:rPr>
        <w:t>dismissory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from the Bishop of Ely for ordination as</w:t>
      </w:r>
    </w:p>
    <w:p w:rsidR="009015CC" w:rsidRDefault="009015CC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sub-deacon.   (ibid.)</w:t>
      </w:r>
    </w:p>
    <w:p w:rsidR="009015CC" w:rsidRDefault="009015CC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1459-60</w:t>
      </w:r>
      <w:r>
        <w:rPr>
          <w:rFonts w:ascii="Times New Roman" w:hAnsi="Times New Roman" w:cs="Times New Roman"/>
          <w:sz w:val="24"/>
          <w:szCs w:val="24"/>
        </w:rPr>
        <w:tab/>
        <w:t>M.A.  (ibid.)</w:t>
      </w:r>
    </w:p>
    <w:p w:rsidR="009015CC" w:rsidRDefault="009015CC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015CC" w:rsidRDefault="009015CC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015CC" w:rsidRPr="009015CC" w:rsidRDefault="009015CC" w:rsidP="00564E3C">
      <w:pPr>
        <w:pStyle w:val="NoSpacing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29 November 2015</w:t>
      </w:r>
      <w:bookmarkStart w:id="0" w:name="_GoBack"/>
      <w:bookmarkEnd w:id="0"/>
    </w:p>
    <w:sectPr w:rsidR="009015CC" w:rsidRPr="009015C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015CC" w:rsidRDefault="009015CC" w:rsidP="00564E3C">
      <w:pPr>
        <w:spacing w:after="0" w:line="240" w:lineRule="auto"/>
      </w:pPr>
      <w:r>
        <w:separator/>
      </w:r>
    </w:p>
  </w:endnote>
  <w:endnote w:type="continuationSeparator" w:id="0">
    <w:p w:rsidR="009015CC" w:rsidRDefault="009015CC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9015CC">
      <w:rPr>
        <w:rFonts w:ascii="Times New Roman" w:hAnsi="Times New Roman" w:cs="Times New Roman"/>
        <w:noProof/>
        <w:sz w:val="24"/>
        <w:szCs w:val="24"/>
      </w:rPr>
      <w:t>29 November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015CC" w:rsidRDefault="009015CC" w:rsidP="00564E3C">
      <w:pPr>
        <w:spacing w:after="0" w:line="240" w:lineRule="auto"/>
      </w:pPr>
      <w:r>
        <w:separator/>
      </w:r>
    </w:p>
  </w:footnote>
  <w:footnote w:type="continuationSeparator" w:id="0">
    <w:p w:rsidR="009015CC" w:rsidRDefault="009015CC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15CC"/>
    <w:rsid w:val="00372DC6"/>
    <w:rsid w:val="00564E3C"/>
    <w:rsid w:val="0064591D"/>
    <w:rsid w:val="009015CC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987CAE"/>
  <w15:chartTrackingRefBased/>
  <w15:docId w15:val="{0316F610-8E08-4E62-B4EC-9559CD2043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6</TotalTime>
  <Pages>1</Pages>
  <Words>40</Words>
  <Characters>228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2015-11-29T21:57:00Z</dcterms:created>
  <dcterms:modified xsi:type="dcterms:W3CDTF">2015-11-29T22:03:00Z</dcterms:modified>
</cp:coreProperties>
</file>